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20D46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ALBRIGHT</w:t>
      </w:r>
      <w:r>
        <w:rPr>
          <w:rFonts w:ascii="Times New Roman"/>
          <w:sz w:val="24"/>
          <w:szCs w:val="24"/>
        </w:rPr>
        <w:t xml:space="preserve">      (fl.1431)</w:t>
      </w:r>
    </w:p>
    <w:p w14:paraId="2C13FD2A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of York. Cutler.</w:t>
      </w:r>
    </w:p>
    <w:p w14:paraId="15E3F9B8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65EFC9EE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3B22913E" w14:textId="28600711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Son:  Robert, also a cutler(q.v.).  (</w:t>
      </w:r>
      <w:r w:rsidR="00A91450">
        <w:rPr>
          <w:rFonts w:ascii="Times New Roman"/>
          <w:sz w:val="24"/>
          <w:szCs w:val="24"/>
        </w:rPr>
        <w:t>R.F.Y</w:t>
      </w:r>
      <w:r>
        <w:rPr>
          <w:rFonts w:ascii="Times New Roman"/>
          <w:sz w:val="24"/>
          <w:szCs w:val="24"/>
        </w:rPr>
        <w:t>. p.177)</w:t>
      </w:r>
    </w:p>
    <w:p w14:paraId="382AD2F0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5DEB0BBD" w14:textId="78A4C243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75FD77FC" w14:textId="77777777" w:rsidR="00025070" w:rsidRDefault="00025070" w:rsidP="00025070">
      <w:pPr>
        <w:pStyle w:val="NoSpacing"/>
        <w:jc w:val="both"/>
      </w:pPr>
      <w:r>
        <w:tab/>
        <w:t>1437</w:t>
      </w:r>
      <w:r>
        <w:tab/>
        <w:t>Richard Shirwod(q.v.) brought a plaint of debt against him, Robert Sherman</w:t>
      </w:r>
    </w:p>
    <w:p w14:paraId="17F0FA08" w14:textId="77777777" w:rsidR="00025070" w:rsidRDefault="00025070" w:rsidP="00025070">
      <w:pPr>
        <w:pStyle w:val="NoSpacing"/>
        <w:jc w:val="both"/>
      </w:pPr>
      <w:r>
        <w:tab/>
      </w:r>
      <w:r>
        <w:tab/>
        <w:t>of York, shearman(q.v.), John Staveley of York, smith(q.v.), John Wanne</w:t>
      </w:r>
    </w:p>
    <w:p w14:paraId="12B4C593" w14:textId="77777777" w:rsidR="00025070" w:rsidRDefault="00025070" w:rsidP="00025070">
      <w:pPr>
        <w:pStyle w:val="NoSpacing"/>
        <w:jc w:val="both"/>
      </w:pPr>
      <w:r>
        <w:tab/>
      </w:r>
      <w:r>
        <w:tab/>
        <w:t>of York, cutler(q.v.), and Richard Toweton of York, butcher(q.v.).</w:t>
      </w:r>
    </w:p>
    <w:p w14:paraId="63BD734F" w14:textId="0CF50F70" w:rsidR="00025070" w:rsidRPr="00025070" w:rsidRDefault="00025070" w:rsidP="00025070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712EA7">
          <w:rPr>
            <w:rStyle w:val="Hyperlink"/>
          </w:rPr>
          <w:t>https://waalt.uh.edu/index.php/CP40/692</w:t>
        </w:r>
      </w:hyperlink>
      <w:r>
        <w:t xml:space="preserve"> )</w:t>
      </w:r>
    </w:p>
    <w:p w14:paraId="1D2E479A" w14:textId="65DEE285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Robert became a Freeman.  (</w:t>
      </w:r>
      <w:r w:rsidR="00A91450">
        <w:rPr>
          <w:rFonts w:ascii="Times New Roman" w:eastAsia="Times New Roman" w:hAnsi="Times New Roman" w:cs="Times New Roman"/>
          <w:sz w:val="24"/>
          <w:szCs w:val="24"/>
        </w:rPr>
        <w:t>R.F.Y.</w:t>
      </w:r>
      <w:r w:rsidR="00025070">
        <w:rPr>
          <w:rFonts w:ascii="Times New Roman" w:eastAsia="Times New Roman" w:hAnsi="Times New Roman" w:cs="Times New Roman"/>
          <w:sz w:val="24"/>
          <w:szCs w:val="24"/>
        </w:rPr>
        <w:t>. p.177)</w:t>
      </w:r>
    </w:p>
    <w:p w14:paraId="137D8EAD" w14:textId="77777777" w:rsidR="00DA0BFF" w:rsidRDefault="00DA0BFF" w:rsidP="00DA0BF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29599124" w14:textId="02154F9F" w:rsidR="00E47068" w:rsidRDefault="00E47068" w:rsidP="00DA0BFF">
      <w:pPr>
        <w:pStyle w:val="NoSpacing"/>
      </w:pPr>
    </w:p>
    <w:p w14:paraId="6367CEE5" w14:textId="4A371734" w:rsidR="00025070" w:rsidRDefault="00025070" w:rsidP="00DA0BFF">
      <w:pPr>
        <w:pStyle w:val="NoSpacing"/>
      </w:pPr>
      <w:r>
        <w:t>14 February 2023</w:t>
      </w:r>
    </w:p>
    <w:p w14:paraId="327027F7" w14:textId="4F8E8738" w:rsidR="00A91450" w:rsidRPr="00C009D8" w:rsidRDefault="00A91450" w:rsidP="00DA0BFF">
      <w:pPr>
        <w:pStyle w:val="NoSpacing"/>
      </w:pPr>
      <w:r>
        <w:t xml:space="preserve">  3 January 2026</w:t>
      </w:r>
    </w:p>
    <w:sectPr w:rsidR="00A91450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3D90" w14:textId="77777777" w:rsidR="00877293" w:rsidRDefault="00877293" w:rsidP="00920DE3">
      <w:pPr>
        <w:spacing w:after="0" w:line="240" w:lineRule="auto"/>
      </w:pPr>
      <w:r>
        <w:separator/>
      </w:r>
    </w:p>
  </w:endnote>
  <w:endnote w:type="continuationSeparator" w:id="0">
    <w:p w14:paraId="323DC441" w14:textId="77777777" w:rsidR="00877293" w:rsidRDefault="008772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1341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D4D3" w14:textId="77777777" w:rsidR="00C009D8" w:rsidRPr="00C009D8" w:rsidRDefault="00C009D8">
    <w:pPr>
      <w:pStyle w:val="Footer"/>
    </w:pPr>
    <w:r>
      <w:t>Copyright I.S.Rogers 9 August 2013</w:t>
    </w:r>
  </w:p>
  <w:p w14:paraId="73EE8FA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BC1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921C" w14:textId="77777777" w:rsidR="00877293" w:rsidRDefault="00877293" w:rsidP="00920DE3">
      <w:pPr>
        <w:spacing w:after="0" w:line="240" w:lineRule="auto"/>
      </w:pPr>
      <w:r>
        <w:separator/>
      </w:r>
    </w:p>
  </w:footnote>
  <w:footnote w:type="continuationSeparator" w:id="0">
    <w:p w14:paraId="0DA799C9" w14:textId="77777777" w:rsidR="00877293" w:rsidRDefault="008772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732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B80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15C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BFF"/>
    <w:rsid w:val="00025070"/>
    <w:rsid w:val="00120749"/>
    <w:rsid w:val="00435F95"/>
    <w:rsid w:val="00624CAE"/>
    <w:rsid w:val="00877293"/>
    <w:rsid w:val="00920DE3"/>
    <w:rsid w:val="00A91450"/>
    <w:rsid w:val="00C009D8"/>
    <w:rsid w:val="00CF53C8"/>
    <w:rsid w:val="00DA0BF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998FD"/>
  <w15:docId w15:val="{0A681C1A-075A-496A-98C4-E5DE0642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A0B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styleId="Hyperlink">
    <w:name w:val="Hyperlink"/>
    <w:basedOn w:val="DefaultParagraphFont"/>
    <w:uiPriority w:val="99"/>
    <w:unhideWhenUsed/>
    <w:rsid w:val="000250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71</Words>
  <Characters>441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2014-05-11T18:32:00Z</dcterms:created>
  <dcterms:modified xsi:type="dcterms:W3CDTF">2026-01-03T15:21:00Z</dcterms:modified>
</cp:coreProperties>
</file>